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AC795" w14:textId="77777777" w:rsidR="001A20AF" w:rsidRDefault="001A20A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BONDE</w:t>
      </w:r>
      <w:r>
        <w:rPr>
          <w:rFonts w:cs="Times New Roman"/>
          <w:szCs w:val="24"/>
        </w:rPr>
        <w:t xml:space="preserve">      (fl.1434)</w:t>
      </w:r>
    </w:p>
    <w:p w14:paraId="3C677AD7" w14:textId="77777777" w:rsidR="001A20AF" w:rsidRDefault="001A20A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Bladesmith.</w:t>
      </w:r>
    </w:p>
    <w:p w14:paraId="68E07088" w14:textId="77777777" w:rsidR="001A20AF" w:rsidRDefault="001A20AF" w:rsidP="001A20AF">
      <w:pPr>
        <w:pStyle w:val="NoSpacing"/>
        <w:rPr>
          <w:rFonts w:cs="Times New Roman"/>
          <w:szCs w:val="24"/>
        </w:rPr>
      </w:pPr>
    </w:p>
    <w:p w14:paraId="0549F6DD" w14:textId="77777777" w:rsidR="001A20AF" w:rsidRDefault="001A20AF" w:rsidP="001A20AF">
      <w:pPr>
        <w:pStyle w:val="NoSpacing"/>
        <w:rPr>
          <w:rFonts w:cs="Times New Roman"/>
          <w:szCs w:val="24"/>
        </w:rPr>
      </w:pPr>
    </w:p>
    <w:p w14:paraId="3C726482" w14:textId="4FA5AA10" w:rsidR="00A22FCF" w:rsidRDefault="00A22FC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William Hynde(q.v.) brought a plaint of debt against him.</w:t>
      </w:r>
    </w:p>
    <w:p w14:paraId="6111302A" w14:textId="244DA7C7" w:rsidR="00A22FCF" w:rsidRDefault="00A22FC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E321E0">
          <w:rPr>
            <w:rStyle w:val="Hyperlink"/>
            <w:rFonts w:cs="Times New Roman"/>
            <w:szCs w:val="24"/>
          </w:rPr>
          <w:t>https://waalt.uh.edu/index.php/CP40/689:_A-J</w:t>
        </w:r>
      </w:hyperlink>
      <w:r>
        <w:rPr>
          <w:rFonts w:cs="Times New Roman"/>
          <w:szCs w:val="24"/>
        </w:rPr>
        <w:t xml:space="preserve"> )</w:t>
      </w:r>
    </w:p>
    <w:p w14:paraId="01902D84" w14:textId="77777777" w:rsidR="001A20AF" w:rsidRDefault="001A20A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Richard Lyndesey(q.v.) and his wife, Ages(q.v.), as the executors of Thomas</w:t>
      </w:r>
    </w:p>
    <w:p w14:paraId="132EE165" w14:textId="77777777" w:rsidR="001A20AF" w:rsidRDefault="001A20A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Godyng(q.v.), brought a plaint of debt against him and four others.</w:t>
      </w:r>
    </w:p>
    <w:p w14:paraId="08899B44" w14:textId="77777777" w:rsidR="001A20AF" w:rsidRDefault="001A20A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0F3B86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221627D4" w14:textId="77777777" w:rsidR="001A20AF" w:rsidRDefault="001A20AF" w:rsidP="001A20AF">
      <w:pPr>
        <w:pStyle w:val="NoSpacing"/>
        <w:rPr>
          <w:rFonts w:cs="Times New Roman"/>
          <w:szCs w:val="24"/>
        </w:rPr>
      </w:pPr>
    </w:p>
    <w:p w14:paraId="4702C0FA" w14:textId="77777777" w:rsidR="001A20AF" w:rsidRDefault="001A20AF" w:rsidP="001A20AF">
      <w:pPr>
        <w:pStyle w:val="NoSpacing"/>
        <w:rPr>
          <w:rFonts w:cs="Times New Roman"/>
          <w:szCs w:val="24"/>
        </w:rPr>
      </w:pPr>
    </w:p>
    <w:p w14:paraId="4FB2078E" w14:textId="77777777" w:rsidR="001A20AF" w:rsidRDefault="001A20A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p w14:paraId="3A886DAA" w14:textId="2A3BF255" w:rsidR="00A22FCF" w:rsidRDefault="00A22FCF" w:rsidP="001A20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November 2023</w:t>
      </w:r>
    </w:p>
    <w:p w14:paraId="5B7F68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1826C" w14:textId="77777777" w:rsidR="001A20AF" w:rsidRDefault="001A20AF" w:rsidP="009139A6">
      <w:r>
        <w:separator/>
      </w:r>
    </w:p>
  </w:endnote>
  <w:endnote w:type="continuationSeparator" w:id="0">
    <w:p w14:paraId="548FA14C" w14:textId="77777777" w:rsidR="001A20AF" w:rsidRDefault="001A20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41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55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B3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8DA8F" w14:textId="77777777" w:rsidR="001A20AF" w:rsidRDefault="001A20AF" w:rsidP="009139A6">
      <w:r>
        <w:separator/>
      </w:r>
    </w:p>
  </w:footnote>
  <w:footnote w:type="continuationSeparator" w:id="0">
    <w:p w14:paraId="5C41684E" w14:textId="77777777" w:rsidR="001A20AF" w:rsidRDefault="001A20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17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EE6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BC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AF"/>
    <w:rsid w:val="000666E0"/>
    <w:rsid w:val="001A20AF"/>
    <w:rsid w:val="002510B7"/>
    <w:rsid w:val="005C130B"/>
    <w:rsid w:val="00826F5C"/>
    <w:rsid w:val="009139A6"/>
    <w:rsid w:val="009448BB"/>
    <w:rsid w:val="00947624"/>
    <w:rsid w:val="00A22FC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421F8"/>
  <w15:chartTrackingRefBased/>
  <w15:docId w15:val="{ABF4AD06-4526-44B6-B772-5274944D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20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9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9:_A-J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2023-04-08T09:20:00Z</dcterms:created>
  <dcterms:modified xsi:type="dcterms:W3CDTF">2023-11-01T17:09:00Z</dcterms:modified>
</cp:coreProperties>
</file>